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8" w:type="dxa"/>
        <w:tblInd w:w="93" w:type="dxa"/>
        <w:tblLook w:val="00A0"/>
      </w:tblPr>
      <w:tblGrid>
        <w:gridCol w:w="4060"/>
        <w:gridCol w:w="1100"/>
        <w:gridCol w:w="1116"/>
        <w:gridCol w:w="1076"/>
        <w:gridCol w:w="1116"/>
        <w:gridCol w:w="1280"/>
      </w:tblGrid>
      <w:tr w:rsidR="000E0CB9" w:rsidRPr="00EF4909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CB9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                                                      к решению XXIX сессии II созыва                      Совета Выселковского сельского </w:t>
            </w:r>
          </w:p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поселения Выселковского района              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от 13 ноября 2012 года № 4</w:t>
            </w:r>
          </w:p>
        </w:tc>
      </w:tr>
      <w:tr w:rsidR="000E0CB9" w:rsidRPr="00EF4909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CB9" w:rsidRPr="00EF4909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CB9" w:rsidRPr="00EF4909" w:rsidTr="00C57102">
        <w:trPr>
          <w:trHeight w:val="37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CB9" w:rsidRPr="00EF4909" w:rsidTr="00C57102">
        <w:trPr>
          <w:trHeight w:val="5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56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0CB9" w:rsidRPr="00EF4909" w:rsidTr="00C57102">
        <w:trPr>
          <w:trHeight w:val="54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0E0CB9" w:rsidRPr="00EF4909" w:rsidTr="00C57102">
        <w:trPr>
          <w:trHeight w:val="375"/>
        </w:trPr>
        <w:tc>
          <w:tcPr>
            <w:tcW w:w="974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right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0CB9" w:rsidRPr="00EF4909" w:rsidTr="00C57102">
        <w:trPr>
          <w:trHeight w:val="315"/>
        </w:trPr>
        <w:tc>
          <w:tcPr>
            <w:tcW w:w="97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Проект индикативного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социально-экономического развития Выселковского сельского поселения Выселковского района </w:t>
            </w:r>
          </w:p>
          <w:p w:rsidR="000E0CB9" w:rsidRPr="00C074F5" w:rsidRDefault="000E0CB9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района на 2013 год</w:t>
            </w:r>
          </w:p>
        </w:tc>
      </w:tr>
      <w:tr w:rsidR="000E0CB9" w:rsidRPr="00EF4909" w:rsidTr="00C57102">
        <w:trPr>
          <w:trHeight w:val="345"/>
        </w:trPr>
        <w:tc>
          <w:tcPr>
            <w:tcW w:w="9748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E0CB9" w:rsidRPr="00EF4909" w:rsidTr="00C57102">
        <w:trPr>
          <w:trHeight w:val="390"/>
        </w:trPr>
        <w:tc>
          <w:tcPr>
            <w:tcW w:w="40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2012г. в % к 2011г.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2013г. в % к 2012г.</w:t>
            </w:r>
          </w:p>
        </w:tc>
      </w:tr>
      <w:tr w:rsidR="000E0CB9" w:rsidRPr="00EF4909" w:rsidTr="00C57102">
        <w:trPr>
          <w:trHeight w:val="390"/>
        </w:trPr>
        <w:tc>
          <w:tcPr>
            <w:tcW w:w="40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0CB9" w:rsidRPr="00EF4909" w:rsidTr="008D70A3">
        <w:trPr>
          <w:trHeight w:val="870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21,07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100,29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21,09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100,09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D70A3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0A3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9,21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подсобных хозяйствах, 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143,75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110,87</w:t>
            </w:r>
          </w:p>
        </w:tc>
      </w:tr>
      <w:tr w:rsidR="000E0CB9" w:rsidRPr="00EF4909" w:rsidTr="00C57102">
        <w:trPr>
          <w:trHeight w:val="115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труда, мил.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2343.8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2722,00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2958,60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108,69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производства (D), мил.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руб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4673,20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5192,70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5712,70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110,01</w:t>
            </w:r>
          </w:p>
        </w:tc>
      </w:tr>
      <w:tr w:rsidR="000E0CB9" w:rsidRPr="00EF4909" w:rsidTr="008D70A3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5267,50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5783,63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6402,52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110,70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D70A3" w:rsidRDefault="000E0CB9" w:rsidP="00613C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0A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4905,50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5347,63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109,01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5933,52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110,96</w:t>
            </w:r>
          </w:p>
        </w:tc>
      </w:tr>
      <w:tr w:rsidR="000E0CB9" w:rsidRPr="00EF4909" w:rsidTr="008D70A3">
        <w:trPr>
          <w:trHeight w:val="84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D70A3" w:rsidRDefault="000E0CB9" w:rsidP="00613C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70A3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102,21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131,58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266,88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288,18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107,98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34,11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36,56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107,18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114,29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118,75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195,80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209,70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226,60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108,06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34,10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100,59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34,80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102,05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8,14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106,41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89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2,19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101,83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5,46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6,49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118,86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8,20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8,83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107,68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801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6,36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104,26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117,62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3,16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132,59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857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116,90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2,45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103,81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104,08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104,15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22,59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112,39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13,89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15,42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111,02</w:t>
            </w:r>
          </w:p>
        </w:tc>
      </w:tr>
      <w:tr w:rsidR="000E0CB9" w:rsidRPr="00EF4909" w:rsidTr="008D70A3">
        <w:trPr>
          <w:trHeight w:val="794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102,65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5,08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117,05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6,01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118,31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42,20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44,13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102,39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41,17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42,16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43,33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102,78</w:t>
            </w:r>
          </w:p>
        </w:tc>
      </w:tr>
      <w:tr w:rsidR="000E0CB9" w:rsidRPr="00EF4909" w:rsidTr="008D70A3">
        <w:trPr>
          <w:trHeight w:val="864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89,29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92,00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82,61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Яйца- всего, мил. штук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131,50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100,38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133,22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100,92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122,70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123,01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123,58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100,46</w:t>
            </w:r>
          </w:p>
        </w:tc>
      </w:tr>
      <w:tr w:rsidR="000E0CB9" w:rsidRPr="00EF4909" w:rsidTr="008D70A3">
        <w:trPr>
          <w:trHeight w:val="846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111,78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102,69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104,12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9554,90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10045,40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10338,43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102,92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9300,00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9800,00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10100,00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103,06</w:t>
            </w:r>
          </w:p>
        </w:tc>
      </w:tr>
      <w:tr w:rsidR="000E0CB9" w:rsidRPr="00EF4909" w:rsidTr="008D70A3">
        <w:trPr>
          <w:trHeight w:val="801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106,08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114,43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100,91</w:t>
            </w:r>
          </w:p>
        </w:tc>
      </w:tr>
      <w:tr w:rsidR="000E0CB9" w:rsidRPr="00871527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89,19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93,94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1925,10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2023,40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2069,43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102,27</w:t>
            </w:r>
          </w:p>
        </w:tc>
      </w:tr>
      <w:tr w:rsidR="000E0CB9" w:rsidRPr="00EF4909" w:rsidTr="008D70A3">
        <w:trPr>
          <w:trHeight w:val="527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1950,00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102,63</w:t>
            </w:r>
          </w:p>
        </w:tc>
      </w:tr>
      <w:tr w:rsidR="000E0CB9" w:rsidRPr="00EF4909" w:rsidTr="008D70A3">
        <w:trPr>
          <w:trHeight w:val="772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45,10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46,40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47,43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102,22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77,00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96,25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93,51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Свиньи, голов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727,00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E0CB9" w:rsidRPr="00EF4909" w:rsidTr="008D70A3">
        <w:trPr>
          <w:trHeight w:val="841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871527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527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697,00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46,63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345,00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395,00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114,49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1235,00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1259,20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1289,20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102,38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1829,80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1929,80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2105,50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109,10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20,60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21,63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105,00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225,80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235,45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104,27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259,45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110,19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534,50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535,20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100,13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534,00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99,78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C57102">
        <w:trPr>
          <w:trHeight w:val="14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11,62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11,64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12,67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108,85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1580,00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2228,00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2528,00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113,46</w:t>
            </w:r>
          </w:p>
        </w:tc>
      </w:tr>
      <w:tr w:rsidR="000E0CB9" w:rsidRPr="00EF4909" w:rsidTr="00C57102">
        <w:trPr>
          <w:trHeight w:val="5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ленность учащихся в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95,12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115,38</w:t>
            </w:r>
          </w:p>
        </w:tc>
      </w:tr>
      <w:tr w:rsidR="000E0CB9" w:rsidRPr="00EF4909" w:rsidTr="00C57102">
        <w:trPr>
          <w:trHeight w:val="114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97,30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116,67</w:t>
            </w:r>
          </w:p>
        </w:tc>
      </w:tr>
      <w:tr w:rsidR="000E0CB9" w:rsidRPr="00EF4909" w:rsidTr="00C57102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 в эксплуатацию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3807,00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4000,00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112,50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иями социально-культурной сферы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87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438,00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101,86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605,00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128,93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105,13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23,70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25,60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108,02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28,70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112,11</w:t>
            </w:r>
          </w:p>
        </w:tc>
      </w:tr>
      <w:tr w:rsidR="000E0CB9" w:rsidRPr="00EF4909" w:rsidTr="00C57102">
        <w:trPr>
          <w:trHeight w:val="9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1336,00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1343,00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100,52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C57102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8D70A3">
        <w:trPr>
          <w:trHeight w:val="563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1265,00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1272,00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100,55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1126,00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1133,00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100,62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27,06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28,56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105,54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31,56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110,50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89,26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101,25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8D70A3">
        <w:trPr>
          <w:trHeight w:val="58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A0FE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твердым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рытием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30,41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30,41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35,41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116,44</w:t>
            </w:r>
          </w:p>
        </w:tc>
      </w:tr>
      <w:tr w:rsidR="000E0CB9" w:rsidRPr="00EF4909" w:rsidTr="008D70A3">
        <w:trPr>
          <w:trHeight w:val="115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101,03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104,08</w:t>
            </w:r>
          </w:p>
        </w:tc>
      </w:tr>
      <w:tr w:rsidR="000E0CB9" w:rsidRPr="00EF4909" w:rsidTr="008D70A3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115,90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116,10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117,13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100,89</w:t>
            </w:r>
          </w:p>
        </w:tc>
      </w:tr>
      <w:tr w:rsidR="000E0CB9" w:rsidRPr="00EF4909" w:rsidTr="008D70A3">
        <w:trPr>
          <w:trHeight w:val="870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0E0CB9" w:rsidRPr="00EF4909" w:rsidTr="008D70A3">
        <w:trPr>
          <w:trHeight w:val="300"/>
        </w:trPr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613CDB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0CB9" w:rsidRPr="00EF4909" w:rsidTr="008D70A3">
        <w:trPr>
          <w:trHeight w:val="1425"/>
        </w:trPr>
        <w:tc>
          <w:tcPr>
            <w:tcW w:w="4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0E0CB9" w:rsidRPr="00C074F5" w:rsidRDefault="000E0CB9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E0CB9" w:rsidRPr="00EF4909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0E0CB9" w:rsidRPr="00EF4909" w:rsidTr="00C57102">
        <w:trPr>
          <w:trHeight w:val="255"/>
        </w:trPr>
        <w:tc>
          <w:tcPr>
            <w:tcW w:w="40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0CB9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0E0CB9" w:rsidRPr="00EF4909" w:rsidTr="00C57102">
        <w:trPr>
          <w:trHeight w:val="255"/>
        </w:trPr>
        <w:tc>
          <w:tcPr>
            <w:tcW w:w="6276" w:type="dxa"/>
            <w:gridSpan w:val="3"/>
            <w:noWrap/>
            <w:vAlign w:val="bottom"/>
          </w:tcPr>
          <w:p w:rsidR="000E0CB9" w:rsidRPr="00C57102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E0CB9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Заместитель главы администрации Выселковского сельского поселения Выселковского района по экономическим, производственным, финансовым </w:t>
            </w:r>
          </w:p>
          <w:p w:rsidR="000E0CB9" w:rsidRPr="00C57102" w:rsidRDefault="000E0CB9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>и социальным вопросам</w:t>
            </w:r>
          </w:p>
        </w:tc>
        <w:tc>
          <w:tcPr>
            <w:tcW w:w="1076" w:type="dxa"/>
            <w:noWrap/>
            <w:vAlign w:val="bottom"/>
          </w:tcPr>
          <w:p w:rsidR="000E0CB9" w:rsidRPr="00C074F5" w:rsidRDefault="000E0CB9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2396" w:type="dxa"/>
            <w:gridSpan w:val="2"/>
            <w:noWrap/>
            <w:vAlign w:val="bottom"/>
          </w:tcPr>
          <w:p w:rsidR="000E0CB9" w:rsidRPr="00C57102" w:rsidRDefault="000E0CB9" w:rsidP="00C57102">
            <w:pPr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Т.В.</w:t>
            </w:r>
            <w:r w:rsidRPr="00C57102">
              <w:rPr>
                <w:rFonts w:ascii="Times New Roman" w:hAnsi="Times New Roman"/>
                <w:sz w:val="28"/>
                <w:szCs w:val="28"/>
                <w:lang w:eastAsia="ru-RU"/>
              </w:rPr>
              <w:t>Миронова</w:t>
            </w:r>
          </w:p>
        </w:tc>
      </w:tr>
    </w:tbl>
    <w:p w:rsidR="000E0CB9" w:rsidRDefault="000E0CB9"/>
    <w:sectPr w:rsidR="000E0CB9" w:rsidSect="004A5E9B"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4F5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CB9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5930"/>
    <w:rsid w:val="003166E4"/>
    <w:rsid w:val="0032254B"/>
    <w:rsid w:val="00323060"/>
    <w:rsid w:val="00323B76"/>
    <w:rsid w:val="003243A5"/>
    <w:rsid w:val="00330A53"/>
    <w:rsid w:val="00335984"/>
    <w:rsid w:val="00335DE7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32B"/>
    <w:rsid w:val="00431737"/>
    <w:rsid w:val="0043424A"/>
    <w:rsid w:val="004359AD"/>
    <w:rsid w:val="00437388"/>
    <w:rsid w:val="0044647D"/>
    <w:rsid w:val="00447F4D"/>
    <w:rsid w:val="00450EE1"/>
    <w:rsid w:val="00454192"/>
    <w:rsid w:val="00461E8D"/>
    <w:rsid w:val="00462885"/>
    <w:rsid w:val="00464371"/>
    <w:rsid w:val="0046492F"/>
    <w:rsid w:val="00466D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3106"/>
    <w:rsid w:val="00613CDB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0FE7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1527"/>
    <w:rsid w:val="00872B6A"/>
    <w:rsid w:val="00872C2C"/>
    <w:rsid w:val="008737AB"/>
    <w:rsid w:val="008737D6"/>
    <w:rsid w:val="0087544C"/>
    <w:rsid w:val="00875ACB"/>
    <w:rsid w:val="008771FF"/>
    <w:rsid w:val="00880B6F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D70A3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1EF4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57593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4FD"/>
    <w:rsid w:val="00B77C79"/>
    <w:rsid w:val="00B83082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57102"/>
    <w:rsid w:val="00C61046"/>
    <w:rsid w:val="00C61500"/>
    <w:rsid w:val="00C655A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013B"/>
    <w:rsid w:val="00CD077A"/>
    <w:rsid w:val="00CD42FA"/>
    <w:rsid w:val="00CD553E"/>
    <w:rsid w:val="00CD5D8A"/>
    <w:rsid w:val="00CD74AF"/>
    <w:rsid w:val="00CD7A23"/>
    <w:rsid w:val="00CD7C0E"/>
    <w:rsid w:val="00CE0C3E"/>
    <w:rsid w:val="00CE13C1"/>
    <w:rsid w:val="00CE2345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9600E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B3FB5"/>
    <w:rsid w:val="00DC117B"/>
    <w:rsid w:val="00DC1495"/>
    <w:rsid w:val="00DC1C1A"/>
    <w:rsid w:val="00DC1CD0"/>
    <w:rsid w:val="00DC477B"/>
    <w:rsid w:val="00DD25B0"/>
    <w:rsid w:val="00DD3DA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EF4909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1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5</Pages>
  <Words>1251</Words>
  <Characters>7135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Позитроника</cp:lastModifiedBy>
  <cp:revision>12</cp:revision>
  <cp:lastPrinted>2013-01-27T10:34:00Z</cp:lastPrinted>
  <dcterms:created xsi:type="dcterms:W3CDTF">2012-12-04T07:17:00Z</dcterms:created>
  <dcterms:modified xsi:type="dcterms:W3CDTF">2013-04-16T19:04:00Z</dcterms:modified>
</cp:coreProperties>
</file>